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F1A" w14:textId="1613E638" w:rsidR="008252B0" w:rsidRPr="006D5960" w:rsidRDefault="0031554F" w:rsidP="001314AC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680431" w:rsidRPr="006D5960">
        <w:rPr>
          <w:rFonts w:ascii="Arial" w:hAnsi="Arial" w:cs="Arial"/>
          <w:b/>
          <w:color w:val="auto"/>
          <w:sz w:val="28"/>
          <w:szCs w:val="22"/>
        </w:rPr>
        <w:t>0</w:t>
      </w:r>
      <w:r w:rsidR="00EA7E9B">
        <w:rPr>
          <w:rFonts w:ascii="Arial" w:hAnsi="Arial" w:cs="Arial"/>
          <w:b/>
          <w:color w:val="auto"/>
          <w:sz w:val="28"/>
          <w:szCs w:val="22"/>
        </w:rPr>
        <w:t>9</w:t>
      </w:r>
      <w:r w:rsidR="00C968E8" w:rsidRPr="006D5960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E71C56" w:rsidRPr="006D5960">
        <w:rPr>
          <w:rFonts w:ascii="Arial" w:hAnsi="Arial" w:cs="Arial"/>
          <w:b/>
          <w:color w:val="auto"/>
          <w:sz w:val="28"/>
          <w:szCs w:val="22"/>
        </w:rPr>
        <w:t>„</w:t>
      </w:r>
      <w:r w:rsidR="001D3710" w:rsidRPr="006D5960">
        <w:rPr>
          <w:rFonts w:ascii="Arial" w:hAnsi="Arial" w:cs="Arial"/>
          <w:b/>
          <w:color w:val="auto"/>
          <w:sz w:val="28"/>
          <w:szCs w:val="22"/>
        </w:rPr>
        <w:t>Referenzprojekt</w:t>
      </w:r>
      <w:r w:rsidR="00D16A90" w:rsidRPr="006D5960">
        <w:rPr>
          <w:rFonts w:ascii="Arial" w:hAnsi="Arial" w:cs="Arial"/>
          <w:b/>
          <w:color w:val="auto"/>
          <w:sz w:val="28"/>
          <w:szCs w:val="22"/>
        </w:rPr>
        <w:t>e</w:t>
      </w:r>
    </w:p>
    <w:p w14:paraId="01D59688" w14:textId="77777777" w:rsidR="001314AC" w:rsidRPr="006D5960" w:rsidRDefault="001314AC" w:rsidP="001314AC">
      <w:pPr>
        <w:spacing w:after="0" w:line="240" w:lineRule="auto"/>
        <w:rPr>
          <w:rFonts w:ascii="Arial" w:hAnsi="Arial" w:cs="Arial"/>
        </w:rPr>
      </w:pPr>
    </w:p>
    <w:p w14:paraId="79FC87B7" w14:textId="77777777" w:rsidR="00873517" w:rsidRDefault="00873517" w:rsidP="001314AC">
      <w:pPr>
        <w:spacing w:after="0" w:line="240" w:lineRule="auto"/>
        <w:jc w:val="both"/>
        <w:rPr>
          <w:rFonts w:ascii="Arial" w:hAnsi="Arial" w:cs="Arial"/>
        </w:rPr>
      </w:pPr>
      <w:r w:rsidRPr="006D5960">
        <w:rPr>
          <w:rFonts w:ascii="Arial" w:hAnsi="Arial" w:cs="Arial"/>
        </w:rPr>
        <w:t>Dieses</w:t>
      </w:r>
      <w:r w:rsidR="00000ED0" w:rsidRPr="006D5960">
        <w:rPr>
          <w:rFonts w:ascii="Arial" w:hAnsi="Arial" w:cs="Arial"/>
        </w:rPr>
        <w:t xml:space="preserve"> Formblatt ist von dem B</w:t>
      </w:r>
      <w:bookmarkStart w:id="0" w:name="_Hlk528393089"/>
      <w:r w:rsidR="00D656B2" w:rsidRPr="006D5960">
        <w:rPr>
          <w:rFonts w:ascii="Arial" w:hAnsi="Arial" w:cs="Arial"/>
        </w:rPr>
        <w:t>ieter</w:t>
      </w:r>
      <w:r w:rsidR="000F1D4C" w:rsidRPr="006D5960">
        <w:rPr>
          <w:rFonts w:ascii="Arial" w:hAnsi="Arial" w:cs="Arial"/>
        </w:rPr>
        <w:t xml:space="preserve"> (für sich als Einzel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 xml:space="preserve">; jedes Mitglied der 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>gemeinschaft</w:t>
      </w:r>
      <w:r w:rsidR="00B967F8" w:rsidRPr="006D5960">
        <w:rPr>
          <w:rFonts w:ascii="Arial" w:hAnsi="Arial" w:cs="Arial"/>
        </w:rPr>
        <w:t xml:space="preserve">) </w:t>
      </w:r>
      <w:r w:rsidR="000F1D4C" w:rsidRPr="006D5960">
        <w:rPr>
          <w:rFonts w:ascii="Arial" w:hAnsi="Arial" w:cs="Arial"/>
        </w:rPr>
        <w:t>und den eignungs</w:t>
      </w:r>
      <w:r w:rsidR="000F1D4C" w:rsidRPr="006D5960">
        <w:rPr>
          <w:rFonts w:ascii="Arial" w:hAnsi="Arial" w:cs="Arial"/>
          <w:u w:val="single"/>
        </w:rPr>
        <w:t>ver</w:t>
      </w:r>
      <w:r w:rsidR="000F1D4C" w:rsidRPr="006D5960">
        <w:rPr>
          <w:rFonts w:ascii="Arial" w:hAnsi="Arial" w:cs="Arial"/>
        </w:rPr>
        <w:t>leihenden Unterauftragnehmer</w:t>
      </w:r>
      <w:r w:rsidR="00B967F8" w:rsidRPr="006D5960">
        <w:rPr>
          <w:rFonts w:ascii="Arial" w:hAnsi="Arial" w:cs="Arial"/>
        </w:rPr>
        <w:t>n</w:t>
      </w:r>
      <w:r w:rsidR="000F1D4C" w:rsidRPr="006D5960">
        <w:rPr>
          <w:rFonts w:ascii="Arial" w:hAnsi="Arial" w:cs="Arial"/>
        </w:rPr>
        <w:t xml:space="preserve"> </w:t>
      </w:r>
      <w:r w:rsidRPr="006D5960">
        <w:rPr>
          <w:rFonts w:ascii="Arial" w:hAnsi="Arial" w:cs="Arial"/>
        </w:rPr>
        <w:t>auszufüllen.</w:t>
      </w:r>
      <w:r w:rsidR="00000ED0" w:rsidRPr="006D5960">
        <w:rPr>
          <w:rFonts w:ascii="Arial" w:hAnsi="Arial" w:cs="Arial"/>
        </w:rPr>
        <w:t xml:space="preserve"> </w:t>
      </w:r>
    </w:p>
    <w:p w14:paraId="67EF6D0B" w14:textId="77777777" w:rsidR="00F549BE" w:rsidRPr="006D5960" w:rsidRDefault="00F549BE" w:rsidP="001314AC">
      <w:pPr>
        <w:spacing w:after="0" w:line="240" w:lineRule="auto"/>
        <w:rPr>
          <w:rFonts w:ascii="Arial" w:hAnsi="Arial" w:cs="Arial"/>
        </w:rPr>
      </w:pPr>
      <w:bookmarkStart w:id="1" w:name="_Hlk18066510"/>
      <w:bookmarkEnd w:id="0"/>
      <w:r w:rsidRPr="006D5960">
        <w:rPr>
          <w:rFonts w:ascii="Arial" w:hAnsi="Arial" w:cs="Arial"/>
        </w:rPr>
        <w:t>(</w:t>
      </w:r>
      <w:r w:rsidRPr="006D5960">
        <w:rPr>
          <w:rFonts w:ascii="Arial" w:hAnsi="Arial" w:cs="Arial"/>
          <w:i/>
        </w:rPr>
        <w:t>Bitte</w:t>
      </w:r>
      <w:r w:rsidR="000D5E89" w:rsidRPr="006D5960">
        <w:rPr>
          <w:rFonts w:ascii="Arial" w:hAnsi="Arial" w:cs="Arial"/>
          <w:i/>
        </w:rPr>
        <w:t xml:space="preserve"> ausfüllen </w:t>
      </w:r>
      <w:r w:rsidR="003919A7" w:rsidRPr="006D5960">
        <w:rPr>
          <w:rFonts w:ascii="Arial" w:hAnsi="Arial" w:cs="Arial"/>
          <w:i/>
        </w:rPr>
        <w:t xml:space="preserve">[eckige Klammern] </w:t>
      </w:r>
      <w:r w:rsidR="000D5E89" w:rsidRPr="006D5960">
        <w:rPr>
          <w:rFonts w:ascii="Arial" w:hAnsi="Arial" w:cs="Arial"/>
          <w:i/>
        </w:rPr>
        <w:t xml:space="preserve">und </w:t>
      </w:r>
      <w:r w:rsidRPr="006D5960">
        <w:rPr>
          <w:rFonts w:ascii="Arial" w:hAnsi="Arial" w:cs="Arial"/>
          <w:i/>
        </w:rPr>
        <w:t xml:space="preserve">zutreffendes </w:t>
      </w:r>
      <w:r w:rsidR="003919A7" w:rsidRPr="006D5960">
        <w:rPr>
          <w:rFonts w:ascii="Arial" w:hAnsi="Arial" w:cs="Arial"/>
          <w:b/>
          <w:bCs/>
        </w:rPr>
        <w:sym w:font="Wingdings" w:char="F0A8"/>
      </w:r>
      <w:r w:rsidR="003919A7"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67372F9C" w14:textId="77777777" w:rsidR="000F1D4C" w:rsidRPr="006D5960" w:rsidRDefault="000F1D4C" w:rsidP="001314AC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1272A1" w:rsidRPr="006D5960" w14:paraId="36B4C9A9" w14:textId="77777777" w:rsidTr="000167CC">
        <w:tc>
          <w:tcPr>
            <w:tcW w:w="9464" w:type="dxa"/>
            <w:gridSpan w:val="3"/>
            <w:shd w:val="clear" w:color="auto" w:fill="F2F2F2"/>
          </w:tcPr>
          <w:p w14:paraId="4B2A7419" w14:textId="77777777" w:rsidR="001272A1" w:rsidRPr="006D5960" w:rsidRDefault="001272A1" w:rsidP="001272A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D5960">
              <w:rPr>
                <w:rFonts w:ascii="Arial" w:hAnsi="Arial" w:cs="Arial"/>
                <w:b/>
              </w:rPr>
              <w:t>Referenzprojekt</w:t>
            </w:r>
            <w:r w:rsidR="00D16A90" w:rsidRPr="006D5960">
              <w:rPr>
                <w:rFonts w:ascii="Arial" w:hAnsi="Arial" w:cs="Arial"/>
                <w:b/>
              </w:rPr>
              <w:t xml:space="preserve"> 1</w:t>
            </w:r>
          </w:p>
        </w:tc>
      </w:tr>
      <w:tr w:rsidR="001272A1" w:rsidRPr="006D5960" w14:paraId="25BC9996" w14:textId="77777777" w:rsidTr="000167CC">
        <w:tc>
          <w:tcPr>
            <w:tcW w:w="534" w:type="dxa"/>
            <w:shd w:val="clear" w:color="auto" w:fill="F2F2F2"/>
          </w:tcPr>
          <w:p w14:paraId="50A9256C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040D6F96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 w:rsidR="00D746EA">
              <w:rPr>
                <w:rFonts w:ascii="Arial" w:hAnsi="Arial" w:cs="Arial"/>
              </w:rPr>
              <w:t xml:space="preserve"> </w:t>
            </w:r>
            <w:r w:rsidR="00D746EA" w:rsidRPr="00D746EA">
              <w:rPr>
                <w:rFonts w:ascii="Arial" w:hAnsi="Arial" w:cs="Arial"/>
              </w:rPr>
              <w:t>und Referenzgeber:</w:t>
            </w:r>
          </w:p>
        </w:tc>
        <w:tc>
          <w:tcPr>
            <w:tcW w:w="5245" w:type="dxa"/>
            <w:shd w:val="clear" w:color="auto" w:fill="auto"/>
          </w:tcPr>
          <w:p w14:paraId="127E8EAF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 w:rsidR="00D746EA">
              <w:rPr>
                <w:rFonts w:ascii="Arial" w:hAnsi="Arial" w:cs="Arial"/>
                <w:bCs/>
              </w:rPr>
              <w:t xml:space="preserve"> </w:t>
            </w:r>
            <w:r w:rsidR="00D746EA" w:rsidRPr="00D746EA">
              <w:rPr>
                <w:rFonts w:ascii="Arial" w:hAnsi="Arial" w:cs="Arial"/>
                <w:bCs/>
              </w:rPr>
              <w:t>und Referenzgeber:</w:t>
            </w:r>
            <w:r w:rsidR="001E21AC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833188077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C34841A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150B6566" w14:textId="77777777" w:rsidTr="000167CC">
        <w:tc>
          <w:tcPr>
            <w:tcW w:w="534" w:type="dxa"/>
            <w:shd w:val="clear" w:color="auto" w:fill="F2F2F2"/>
          </w:tcPr>
          <w:p w14:paraId="4F5CD58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377955B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44D94E7A" w14:textId="77777777" w:rsidR="001272A1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164675583"/>
              <w:placeholder>
                <w:docPart w:val="DefaultPlaceholder_1082065158"/>
              </w:placeholder>
              <w:showingPlcHdr/>
            </w:sdtPr>
            <w:sdtEndPr/>
            <w:sdtContent>
              <w:p w14:paraId="5FA47CBA" w14:textId="77777777" w:rsidR="001E21AC" w:rsidRPr="006D5960" w:rsidRDefault="001E21AC" w:rsidP="00154A52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4451E6A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1272A1" w:rsidRPr="006D5960" w14:paraId="6540AFE0" w14:textId="77777777" w:rsidTr="000167CC">
        <w:tc>
          <w:tcPr>
            <w:tcW w:w="534" w:type="dxa"/>
            <w:shd w:val="clear" w:color="auto" w:fill="F2F2F2"/>
          </w:tcPr>
          <w:p w14:paraId="713DB8C4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67E638A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0619404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 xml:space="preserve">Auftragswert </w:t>
            </w:r>
            <w:r w:rsidR="001E21AC" w:rsidRPr="006D5960">
              <w:rPr>
                <w:rFonts w:ascii="Arial" w:hAnsi="Arial" w:cs="Arial"/>
                <w:bCs/>
              </w:rPr>
              <w:t>EUR (netto)</w:t>
            </w:r>
          </w:p>
          <w:sdt>
            <w:sdtPr>
              <w:rPr>
                <w:rFonts w:ascii="Arial" w:hAnsi="Arial" w:cs="Arial"/>
                <w:bCs/>
              </w:rPr>
              <w:id w:val="-1047530737"/>
              <w:placeholder>
                <w:docPart w:val="DefaultPlaceholder_1082065158"/>
              </w:placeholder>
              <w:showingPlcHdr/>
            </w:sdtPr>
            <w:sdtEndPr/>
            <w:sdtContent>
              <w:p w14:paraId="11C2DDAD" w14:textId="77777777" w:rsidR="001272A1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7BBEE413" w14:textId="77777777" w:rsidR="001E21AC" w:rsidRPr="006D5960" w:rsidRDefault="001E21AC" w:rsidP="001E21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5F694613" w14:textId="77777777" w:rsidTr="000167CC">
        <w:tc>
          <w:tcPr>
            <w:tcW w:w="534" w:type="dxa"/>
            <w:shd w:val="clear" w:color="auto" w:fill="F2F2F2"/>
          </w:tcPr>
          <w:p w14:paraId="7DA811B1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33BBB407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</w:t>
            </w:r>
            <w:r w:rsidR="00B967F8" w:rsidRPr="006D5960">
              <w:rPr>
                <w:rFonts w:ascii="Arial" w:hAnsi="Arial" w:cs="Arial"/>
              </w:rPr>
              <w:t>raum</w:t>
            </w:r>
            <w:r w:rsidRPr="006D5960">
              <w:rPr>
                <w:rFonts w:ascii="Arial" w:hAnsi="Arial" w:cs="Arial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42F64CC8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</w:t>
            </w:r>
            <w:r w:rsidR="00F62F3C" w:rsidRPr="006D5960">
              <w:rPr>
                <w:rFonts w:ascii="Arial" w:hAnsi="Arial" w:cs="Arial"/>
                <w:bCs/>
              </w:rPr>
              <w:t>s</w:t>
            </w:r>
            <w:r w:rsidRPr="006D5960">
              <w:rPr>
                <w:rFonts w:ascii="Arial" w:hAnsi="Arial" w:cs="Arial"/>
                <w:bCs/>
              </w:rPr>
              <w:t xml:space="preserve"> Leistung</w:t>
            </w:r>
            <w:r w:rsidR="00F62F3C" w:rsidRPr="006D5960">
              <w:rPr>
                <w:rFonts w:ascii="Arial" w:hAnsi="Arial" w:cs="Arial"/>
                <w:bCs/>
              </w:rPr>
              <w:t>szeitraums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9755727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DEC5F2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</w:t>
            </w:r>
            <w:r w:rsidR="00F62F3C" w:rsidRPr="006D5960">
              <w:rPr>
                <w:rFonts w:ascii="Arial" w:hAnsi="Arial" w:cs="Arial"/>
                <w:bCs/>
              </w:rPr>
              <w:t>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2201782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00A8A51" w14:textId="77777777" w:rsidR="001272A1" w:rsidRPr="000167CC" w:rsidRDefault="00B967F8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795643576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1272A1" w:rsidRPr="006D5960" w14:paraId="293568CE" w14:textId="77777777" w:rsidTr="000167CC">
        <w:tc>
          <w:tcPr>
            <w:tcW w:w="534" w:type="dxa"/>
            <w:shd w:val="clear" w:color="auto" w:fill="F2F2F2"/>
          </w:tcPr>
          <w:p w14:paraId="64B24275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shd w:val="clear" w:color="auto" w:fill="F2F2F2"/>
          </w:tcPr>
          <w:p w14:paraId="25AC7080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6364AADA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27FB4A8F" w14:textId="77777777" w:rsidR="001272A1" w:rsidRPr="006D5960" w:rsidRDefault="00B85954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7833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93CB5">
              <w:rPr>
                <w:rFonts w:ascii="Arial" w:hAnsi="Arial" w:cs="Arial"/>
                <w:bCs/>
              </w:rPr>
              <w:t xml:space="preserve"> Ö</w:t>
            </w:r>
            <w:r w:rsidR="001272A1" w:rsidRPr="006D5960">
              <w:rPr>
                <w:rFonts w:ascii="Arial" w:hAnsi="Arial" w:cs="Arial"/>
                <w:bCs/>
              </w:rPr>
              <w:t>ffentlicher Empfänger (Auftraggeber)</w:t>
            </w:r>
          </w:p>
          <w:p w14:paraId="6E680FDC" w14:textId="77777777" w:rsidR="001272A1" w:rsidRPr="006D5960" w:rsidRDefault="00B85954" w:rsidP="00154A52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587613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1272A1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1272A1" w:rsidRPr="006D5960">
              <w:rPr>
                <w:rFonts w:ascii="Arial" w:hAnsi="Arial" w:cs="Arial"/>
                <w:bCs/>
              </w:rPr>
              <w:br/>
            </w:r>
          </w:p>
        </w:tc>
      </w:tr>
      <w:tr w:rsidR="003F2D66" w:rsidRPr="006D5960" w14:paraId="74DF46BE" w14:textId="77777777" w:rsidTr="000167C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02604F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357663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bookmarkStart w:id="2" w:name="_Hlk528392157"/>
            <w:r w:rsidRPr="006D5960">
              <w:rPr>
                <w:rFonts w:ascii="Arial" w:hAnsi="Arial" w:cs="Arial"/>
              </w:rPr>
              <w:t>Rolle des Referenznehmers in dem Referenzprojekt</w:t>
            </w:r>
            <w:bookmarkEnd w:id="2"/>
            <w:r w:rsidRPr="006D5960">
              <w:rPr>
                <w:rFonts w:ascii="Arial" w:hAnsi="Arial" w:cs="Arial"/>
              </w:rPr>
              <w:t>:</w:t>
            </w:r>
          </w:p>
          <w:p w14:paraId="450B9CF1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9AD9" w14:textId="77777777" w:rsidR="003F2D66" w:rsidRPr="006D5960" w:rsidRDefault="00B85954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545883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6B9153BE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14682DB" w14:textId="77777777" w:rsidR="003F2D66" w:rsidRDefault="00B85954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4819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1691027519"/>
              <w:placeholder>
                <w:docPart w:val="DefaultPlaceholder_1082065158"/>
              </w:placeholder>
              <w:showingPlcHdr/>
            </w:sdtPr>
            <w:sdtEndPr/>
            <w:sdtContent>
              <w:p w14:paraId="4916D583" w14:textId="77777777" w:rsidR="001E21AC" w:rsidRPr="006D5960" w:rsidRDefault="001E21AC" w:rsidP="00BA66C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0C09E726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2F54723" w14:textId="77777777" w:rsidR="003F2D66" w:rsidRPr="006D5960" w:rsidRDefault="00B85954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89657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751499927"/>
              <w:placeholder>
                <w:docPart w:val="DefaultPlaceholder_1082065158"/>
              </w:placeholder>
              <w:showingPlcHdr/>
            </w:sdtPr>
            <w:sdtEndPr/>
            <w:sdtContent>
              <w:p w14:paraId="46B6FB9B" w14:textId="77777777" w:rsidR="001E21AC" w:rsidRPr="006D5960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0167CC" w:rsidRPr="006D5960" w14:paraId="7958C9C1" w14:textId="77777777" w:rsidTr="000167CC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A9D445" w14:textId="77777777" w:rsidR="000167CC" w:rsidRPr="006D5960" w:rsidRDefault="000167C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02DBF5" w14:textId="77777777" w:rsidR="000167CC" w:rsidRDefault="000167C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Qualifizierung</w:t>
            </w:r>
          </w:p>
          <w:p w14:paraId="66DE33CE" w14:textId="77777777" w:rsidR="00F55561" w:rsidRPr="00F55561" w:rsidRDefault="00F55561" w:rsidP="00F55561">
            <w:pPr>
              <w:rPr>
                <w:rFonts w:ascii="Arial" w:hAnsi="Arial" w:cs="Arial"/>
              </w:rPr>
            </w:pPr>
          </w:p>
          <w:p w14:paraId="562D6DBB" w14:textId="77777777" w:rsidR="00F55561" w:rsidRPr="00F55561" w:rsidRDefault="00F55561" w:rsidP="00F55561">
            <w:pPr>
              <w:rPr>
                <w:rFonts w:ascii="Arial" w:hAnsi="Arial" w:cs="Arial"/>
              </w:rPr>
            </w:pPr>
          </w:p>
          <w:p w14:paraId="137170E0" w14:textId="77777777" w:rsidR="00F55561" w:rsidRPr="00F55561" w:rsidRDefault="00F55561" w:rsidP="00F55561">
            <w:pPr>
              <w:rPr>
                <w:rFonts w:ascii="Arial" w:hAnsi="Arial" w:cs="Arial"/>
              </w:rPr>
            </w:pPr>
          </w:p>
          <w:p w14:paraId="6F98410D" w14:textId="77777777" w:rsidR="00F55561" w:rsidRPr="00F55561" w:rsidRDefault="00F55561" w:rsidP="00F55561">
            <w:pPr>
              <w:rPr>
                <w:rFonts w:ascii="Arial" w:hAnsi="Arial" w:cs="Arial"/>
              </w:rPr>
            </w:pPr>
          </w:p>
          <w:p w14:paraId="2A8E7CBE" w14:textId="77777777" w:rsidR="00F55561" w:rsidRPr="00F55561" w:rsidRDefault="00F55561" w:rsidP="00F55561">
            <w:pPr>
              <w:rPr>
                <w:rFonts w:ascii="Arial" w:hAnsi="Arial" w:cs="Arial"/>
              </w:rPr>
            </w:pPr>
          </w:p>
          <w:p w14:paraId="39B7023E" w14:textId="77777777" w:rsidR="00F55561" w:rsidRPr="00F55561" w:rsidRDefault="00F55561" w:rsidP="00F55561">
            <w:pPr>
              <w:rPr>
                <w:rFonts w:ascii="Arial" w:hAnsi="Arial" w:cs="Arial"/>
              </w:rPr>
            </w:pPr>
          </w:p>
          <w:p w14:paraId="27C4FAA8" w14:textId="77777777" w:rsidR="00F55561" w:rsidRPr="00F55561" w:rsidRDefault="00F55561" w:rsidP="00F55561">
            <w:pPr>
              <w:rPr>
                <w:rFonts w:ascii="Arial" w:hAnsi="Arial" w:cs="Arial"/>
              </w:rPr>
            </w:pPr>
          </w:p>
          <w:p w14:paraId="45653F7E" w14:textId="77777777" w:rsidR="00F55561" w:rsidRPr="00F55561" w:rsidRDefault="00F55561" w:rsidP="00F55561">
            <w:pPr>
              <w:rPr>
                <w:rFonts w:ascii="Arial" w:hAnsi="Arial" w:cs="Arial"/>
              </w:rPr>
            </w:pPr>
          </w:p>
          <w:p w14:paraId="72412E9C" w14:textId="58418D27" w:rsidR="00F55561" w:rsidRPr="00F55561" w:rsidRDefault="00F55561" w:rsidP="00F55561">
            <w:pPr>
              <w:tabs>
                <w:tab w:val="left" w:pos="226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604D1" w14:textId="39CFD8B0" w:rsidR="000167CC" w:rsidRDefault="00B85954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694693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0167CC" w:rsidRPr="000167CC">
              <w:rPr>
                <w:rFonts w:ascii="Arial" w:hAnsi="Arial" w:cs="Arial"/>
                <w:bCs/>
              </w:rPr>
              <w:t xml:space="preserve">Leistung im Bereich </w:t>
            </w:r>
            <w:r w:rsidR="00F55561">
              <w:rPr>
                <w:rFonts w:ascii="Arial" w:hAnsi="Arial" w:cs="Arial"/>
                <w:bCs/>
              </w:rPr>
              <w:t>klinisches Umfeld</w:t>
            </w:r>
          </w:p>
          <w:p w14:paraId="0113A05E" w14:textId="77777777" w:rsidR="000167CC" w:rsidRDefault="000167C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BA24B1A" w14:textId="77777777" w:rsidR="00F55561" w:rsidRDefault="00B85954" w:rsidP="00F5556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809305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F55561" w:rsidRPr="00F55561">
              <w:rPr>
                <w:rFonts w:ascii="Arial" w:hAnsi="Arial" w:cs="Arial"/>
                <w:bCs/>
              </w:rPr>
              <w:t>Referenzprojekt umfasst Betriebs- und Unterstützungsleistungen für Oracle Database Appliance (ODA)-Systeme oder vergleichbare hochverfügbare Oracle-Datenbankplattformen.</w:t>
            </w:r>
          </w:p>
          <w:p w14:paraId="5E0C98DA" w14:textId="77777777" w:rsidR="00F55561" w:rsidRPr="00F55561" w:rsidRDefault="00F55561" w:rsidP="00F5556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C280B06" w14:textId="4F6CE942" w:rsidR="00F55561" w:rsidRDefault="00B85954" w:rsidP="00F5556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663422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561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55561" w:rsidRPr="00F55561">
              <w:rPr>
                <w:rFonts w:ascii="Arial" w:hAnsi="Arial" w:cs="Arial"/>
                <w:bCs/>
              </w:rPr>
              <w:t xml:space="preserve"> Referenzprojekt umfasst den Betrieb von Oracle Enterprise Edition-Datenbanken.</w:t>
            </w:r>
          </w:p>
          <w:p w14:paraId="21DE9D04" w14:textId="77777777" w:rsidR="00F55561" w:rsidRPr="00F55561" w:rsidRDefault="00F55561" w:rsidP="00F5556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73BB235" w14:textId="46E9C05F" w:rsidR="00F55561" w:rsidRDefault="00B85954" w:rsidP="00F5556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214399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561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55561" w:rsidRPr="00F55561">
              <w:rPr>
                <w:rFonts w:ascii="Arial" w:hAnsi="Arial" w:cs="Arial"/>
                <w:bCs/>
              </w:rPr>
              <w:t xml:space="preserve"> Referenzprojekt umfasst den Betrieb von Oracle Real Application Cluster (RAC).</w:t>
            </w:r>
          </w:p>
          <w:p w14:paraId="7E7ACC0F" w14:textId="77777777" w:rsidR="00F55561" w:rsidRPr="00F55561" w:rsidRDefault="00F55561" w:rsidP="00F5556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8306A9A" w14:textId="1AC44367" w:rsidR="00F55561" w:rsidRDefault="00B85954" w:rsidP="00F5556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88533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561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55561" w:rsidRPr="00F55561">
              <w:rPr>
                <w:rFonts w:ascii="Arial" w:hAnsi="Arial" w:cs="Arial"/>
                <w:bCs/>
              </w:rPr>
              <w:t xml:space="preserve"> Referenzprojekt umfasst den Betrieb von Oracle Data Guard.</w:t>
            </w:r>
          </w:p>
          <w:p w14:paraId="5CFBF3D4" w14:textId="77777777" w:rsidR="00F55561" w:rsidRPr="00F55561" w:rsidRDefault="00F55561" w:rsidP="00F5556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4767D80" w14:textId="74DB4AF4" w:rsidR="00F55561" w:rsidRPr="00F55561" w:rsidRDefault="00B85954" w:rsidP="00F5556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2111929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561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55561" w:rsidRPr="00F55561">
              <w:rPr>
                <w:rFonts w:ascii="Arial" w:hAnsi="Arial" w:cs="Arial"/>
                <w:bCs/>
              </w:rPr>
              <w:t xml:space="preserve"> Referenzprojekt umfasst eine 24 × 7-Betriebsunterstützung.</w:t>
            </w:r>
          </w:p>
          <w:p w14:paraId="70B94C06" w14:textId="3A389DB7" w:rsidR="00F55561" w:rsidRPr="00F55561" w:rsidRDefault="00B85954" w:rsidP="00F5556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2005391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561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55561" w:rsidRPr="00F55561">
              <w:rPr>
                <w:rFonts w:ascii="Arial" w:hAnsi="Arial" w:cs="Arial"/>
                <w:bCs/>
              </w:rPr>
              <w:t xml:space="preserve"> Referenzprojekt wurde im klinischen Umfeld erbracht.</w:t>
            </w:r>
          </w:p>
          <w:p w14:paraId="0FA668AF" w14:textId="2354BAB5" w:rsidR="00F55561" w:rsidRPr="00F55561" w:rsidRDefault="00B85954" w:rsidP="00F5556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924564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561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55561" w:rsidRPr="00F55561">
              <w:rPr>
                <w:rFonts w:ascii="Arial" w:hAnsi="Arial" w:cs="Arial"/>
                <w:bCs/>
              </w:rPr>
              <w:t xml:space="preserve"> Referenzprojekt umfasst mindestens </w:t>
            </w:r>
            <w:r w:rsidR="00F55561">
              <w:rPr>
                <w:rFonts w:ascii="Arial" w:hAnsi="Arial"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F55561">
              <w:rPr>
                <w:rFonts w:ascii="Arial" w:hAnsi="Arial" w:cs="Arial"/>
                <w:bCs/>
              </w:rPr>
              <w:instrText xml:space="preserve"> FORMTEXT </w:instrText>
            </w:r>
            <w:r w:rsidR="00F55561">
              <w:rPr>
                <w:rFonts w:ascii="Arial" w:hAnsi="Arial" w:cs="Arial"/>
                <w:bCs/>
              </w:rPr>
            </w:r>
            <w:r w:rsidR="00F55561">
              <w:rPr>
                <w:rFonts w:ascii="Arial" w:hAnsi="Arial" w:cs="Arial"/>
                <w:bCs/>
              </w:rPr>
              <w:fldChar w:fldCharType="separate"/>
            </w:r>
            <w:r w:rsidR="00F55561">
              <w:rPr>
                <w:rFonts w:ascii="Arial" w:hAnsi="Arial" w:cs="Arial"/>
                <w:bCs/>
                <w:noProof/>
              </w:rPr>
              <w:t> </w:t>
            </w:r>
            <w:r w:rsidR="00F55561">
              <w:rPr>
                <w:rFonts w:ascii="Arial" w:hAnsi="Arial" w:cs="Arial"/>
                <w:bCs/>
                <w:noProof/>
              </w:rPr>
              <w:t> </w:t>
            </w:r>
            <w:r w:rsidR="00F55561">
              <w:rPr>
                <w:rFonts w:ascii="Arial" w:hAnsi="Arial" w:cs="Arial"/>
                <w:bCs/>
                <w:noProof/>
              </w:rPr>
              <w:t> </w:t>
            </w:r>
            <w:r w:rsidR="00F55561">
              <w:rPr>
                <w:rFonts w:ascii="Arial" w:hAnsi="Arial" w:cs="Arial"/>
                <w:bCs/>
                <w:noProof/>
              </w:rPr>
              <w:t> </w:t>
            </w:r>
            <w:r w:rsidR="00F55561">
              <w:rPr>
                <w:rFonts w:ascii="Arial" w:hAnsi="Arial" w:cs="Arial"/>
                <w:bCs/>
                <w:noProof/>
              </w:rPr>
              <w:t> </w:t>
            </w:r>
            <w:r w:rsidR="00F55561">
              <w:rPr>
                <w:rFonts w:ascii="Arial" w:hAnsi="Arial" w:cs="Arial"/>
                <w:bCs/>
              </w:rPr>
              <w:fldChar w:fldCharType="end"/>
            </w:r>
            <w:bookmarkEnd w:id="3"/>
            <w:r w:rsidR="00F55561" w:rsidRPr="00F55561">
              <w:rPr>
                <w:rFonts w:ascii="Arial" w:hAnsi="Arial" w:cs="Arial"/>
                <w:bCs/>
              </w:rPr>
              <w:t xml:space="preserve"> Oracle-Datenbanken.</w:t>
            </w:r>
          </w:p>
          <w:p w14:paraId="57E020E1" w14:textId="77777777" w:rsidR="000167CC" w:rsidRPr="006D5960" w:rsidRDefault="000167C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C5A2DFB" w14:textId="13235DF6" w:rsidR="000167CC" w:rsidRDefault="00B85954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559836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561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0167CC" w:rsidRPr="000167CC">
              <w:rPr>
                <w:rFonts w:ascii="Arial" w:hAnsi="Arial" w:cs="Arial"/>
                <w:bCs/>
              </w:rPr>
              <w:t>Referenzgeber (Unternehmen) und ein Ansprechpartner mit T</w:t>
            </w:r>
            <w:r w:rsidR="000167CC">
              <w:rPr>
                <w:rFonts w:ascii="Arial" w:hAnsi="Arial" w:cs="Arial"/>
                <w:bCs/>
              </w:rPr>
              <w:t>elefonnummer beim Referenzgeber</w:t>
            </w:r>
          </w:p>
          <w:p w14:paraId="3AA2D2A5" w14:textId="77777777" w:rsidR="000167CC" w:rsidRDefault="00B85954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114131740"/>
                <w:placeholder>
                  <w:docPart w:val="D95575B522504164939F63C4C393776D"/>
                </w:placeholder>
                <w:showingPlcHdr/>
              </w:sdtPr>
              <w:sdtEndPr/>
              <w:sdtContent>
                <w:r w:rsidR="000167C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377E354" w14:textId="77777777" w:rsidR="000167CC" w:rsidRDefault="000167CC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F55561" w:rsidRPr="006D5960" w14:paraId="41B4D0C9" w14:textId="77777777" w:rsidTr="000167CC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C032F6" w14:textId="50BA7560" w:rsidR="00F55561" w:rsidRDefault="00F55561" w:rsidP="00BA66C1">
            <w:pPr>
              <w:spacing w:after="0" w:line="240" w:lineRule="auto"/>
              <w:rPr>
                <w:rFonts w:ascii="Arial" w:hAnsi="Arial" w:cs="Arial"/>
              </w:rPr>
            </w:pPr>
            <w:bookmarkStart w:id="4" w:name="_Hlk233820207"/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6FDFA2" w14:textId="265D82AE" w:rsidR="00F55561" w:rsidRDefault="00F55561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Bitte beschreiben Sie das Projekt:</w:t>
            </w:r>
          </w:p>
        </w:tc>
        <w:sdt>
          <w:sdtPr>
            <w:rPr>
              <w:rFonts w:ascii="Arial" w:hAnsi="Arial" w:cs="Arial"/>
              <w:bCs/>
            </w:rPr>
            <w:id w:val="132030752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1E322A4" w14:textId="7A2A5E23" w:rsidR="00F55561" w:rsidRDefault="00F55561" w:rsidP="000167C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E55A0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bookmarkEnd w:id="4"/>
    </w:tbl>
    <w:p w14:paraId="5E40F2D0" w14:textId="77777777" w:rsidR="000F1D4C" w:rsidRPr="006D5960" w:rsidRDefault="000F1D4C" w:rsidP="00275A79">
      <w:pPr>
        <w:spacing w:after="0" w:line="240" w:lineRule="auto"/>
        <w:rPr>
          <w:rFonts w:ascii="Arial" w:hAnsi="Arial" w:cs="Arial"/>
        </w:rPr>
      </w:pPr>
    </w:p>
    <w:p w14:paraId="7CAFFF95" w14:textId="77777777" w:rsidR="00D16A90" w:rsidRPr="006D5960" w:rsidRDefault="001272A1" w:rsidP="00D16A90">
      <w:pPr>
        <w:spacing w:after="0" w:line="240" w:lineRule="auto"/>
        <w:rPr>
          <w:rFonts w:ascii="Arial" w:hAnsi="Arial" w:cs="Arial"/>
        </w:rPr>
      </w:pPr>
      <w:r w:rsidRPr="006D5960">
        <w:rPr>
          <w:rFonts w:ascii="Arial" w:hAnsi="Arial" w:cs="Arial"/>
        </w:rPr>
        <w:br w:type="page"/>
      </w:r>
      <w:bookmarkEnd w:id="1"/>
      <w:r w:rsidR="00D16A90" w:rsidRPr="006D5960">
        <w:rPr>
          <w:rFonts w:ascii="Arial" w:hAnsi="Arial" w:cs="Arial"/>
        </w:rPr>
        <w:lastRenderedPageBreak/>
        <w:t>(</w:t>
      </w:r>
      <w:r w:rsidR="00D16A90" w:rsidRPr="006D5960">
        <w:rPr>
          <w:rFonts w:ascii="Arial" w:hAnsi="Arial" w:cs="Arial"/>
          <w:i/>
        </w:rPr>
        <w:t xml:space="preserve">Bitte ausfüllen [eckige Klammern] und zutreffendes </w:t>
      </w:r>
      <w:r w:rsidR="00D16A90" w:rsidRPr="006D5960">
        <w:rPr>
          <w:rFonts w:ascii="Arial" w:hAnsi="Arial" w:cs="Arial"/>
          <w:b/>
          <w:bCs/>
        </w:rPr>
        <w:sym w:font="Wingdings" w:char="F0A8"/>
      </w:r>
      <w:r w:rsidR="00D16A90" w:rsidRPr="006D5960">
        <w:rPr>
          <w:rFonts w:ascii="Arial" w:hAnsi="Arial" w:cs="Arial"/>
          <w:b/>
          <w:bCs/>
        </w:rPr>
        <w:t xml:space="preserve"> </w:t>
      </w:r>
      <w:r w:rsidR="00D16A90" w:rsidRPr="006D5960">
        <w:rPr>
          <w:rFonts w:ascii="Arial" w:hAnsi="Arial" w:cs="Arial"/>
          <w:i/>
        </w:rPr>
        <w:t>ankreuzen</w:t>
      </w:r>
      <w:r w:rsidR="00D16A90" w:rsidRPr="006D5960">
        <w:rPr>
          <w:rFonts w:ascii="Arial" w:hAnsi="Arial" w:cs="Arial"/>
        </w:rPr>
        <w:t>)</w:t>
      </w:r>
    </w:p>
    <w:p w14:paraId="06ECF829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0167CC" w:rsidRPr="006D5960" w14:paraId="26F3CC27" w14:textId="77777777" w:rsidTr="003679F8">
        <w:tc>
          <w:tcPr>
            <w:tcW w:w="9464" w:type="dxa"/>
            <w:gridSpan w:val="3"/>
            <w:shd w:val="clear" w:color="auto" w:fill="F2F2F2"/>
          </w:tcPr>
          <w:p w14:paraId="4BF8E847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D5960">
              <w:rPr>
                <w:rFonts w:ascii="Arial" w:hAnsi="Arial" w:cs="Arial"/>
                <w:b/>
              </w:rPr>
              <w:t>Referenzprojekt</w:t>
            </w:r>
            <w:r>
              <w:rPr>
                <w:rFonts w:ascii="Arial" w:hAnsi="Arial" w:cs="Arial"/>
                <w:b/>
              </w:rPr>
              <w:t xml:space="preserve"> 2</w:t>
            </w:r>
          </w:p>
        </w:tc>
      </w:tr>
      <w:tr w:rsidR="000167CC" w:rsidRPr="006D5960" w14:paraId="030C80B7" w14:textId="77777777" w:rsidTr="003679F8">
        <w:tc>
          <w:tcPr>
            <w:tcW w:w="534" w:type="dxa"/>
            <w:shd w:val="clear" w:color="auto" w:fill="F2F2F2"/>
          </w:tcPr>
          <w:p w14:paraId="71EBBE45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7BEF4F8E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>
              <w:rPr>
                <w:rFonts w:ascii="Arial" w:hAnsi="Arial" w:cs="Arial"/>
              </w:rPr>
              <w:t xml:space="preserve"> </w:t>
            </w:r>
            <w:r w:rsidRPr="00D746EA">
              <w:rPr>
                <w:rFonts w:ascii="Arial" w:hAnsi="Arial" w:cs="Arial"/>
              </w:rPr>
              <w:t>und Referenzgeber:</w:t>
            </w:r>
          </w:p>
        </w:tc>
        <w:tc>
          <w:tcPr>
            <w:tcW w:w="5245" w:type="dxa"/>
            <w:shd w:val="clear" w:color="auto" w:fill="auto"/>
          </w:tcPr>
          <w:p w14:paraId="26CBE968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46EA">
              <w:rPr>
                <w:rFonts w:ascii="Arial" w:hAnsi="Arial" w:cs="Arial"/>
                <w:bCs/>
              </w:rPr>
              <w:t>und Referenzgeber:</w:t>
            </w:r>
            <w:r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587382951"/>
                <w:placeholder>
                  <w:docPart w:val="715D5C313CF14E008B9E5E8A4EB68DB1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7C60721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167CC" w:rsidRPr="006D5960" w14:paraId="52580D5A" w14:textId="77777777" w:rsidTr="003679F8">
        <w:tc>
          <w:tcPr>
            <w:tcW w:w="534" w:type="dxa"/>
            <w:shd w:val="clear" w:color="auto" w:fill="F2F2F2"/>
          </w:tcPr>
          <w:p w14:paraId="11B2AC8C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0E9235F4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1A2C99E0" w14:textId="77777777" w:rsidR="000167CC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-1834371957"/>
              <w:placeholder>
                <w:docPart w:val="45D9041D3D7C4457A653B7FD48ECB47E"/>
              </w:placeholder>
              <w:showingPlcHdr/>
            </w:sdtPr>
            <w:sdtEndPr/>
            <w:sdtContent>
              <w:p w14:paraId="3C17DDBF" w14:textId="77777777" w:rsidR="000167CC" w:rsidRPr="006D5960" w:rsidRDefault="000167CC" w:rsidP="003679F8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7AA2CB24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167CC" w:rsidRPr="006D5960" w14:paraId="36E9A6EC" w14:textId="77777777" w:rsidTr="003679F8">
        <w:tc>
          <w:tcPr>
            <w:tcW w:w="534" w:type="dxa"/>
            <w:shd w:val="clear" w:color="auto" w:fill="F2F2F2"/>
          </w:tcPr>
          <w:p w14:paraId="1705177B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39627EBC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12A4BCDB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Auftragswert EUR (netto)</w:t>
            </w:r>
          </w:p>
          <w:sdt>
            <w:sdtPr>
              <w:rPr>
                <w:rFonts w:ascii="Arial" w:hAnsi="Arial" w:cs="Arial"/>
                <w:bCs/>
              </w:rPr>
              <w:id w:val="2052565853"/>
              <w:placeholder>
                <w:docPart w:val="0FD4C8E1EB174A55B4BE7235DEBBD2FB"/>
              </w:placeholder>
              <w:showingPlcHdr/>
            </w:sdtPr>
            <w:sdtEndPr/>
            <w:sdtContent>
              <w:p w14:paraId="54EDC6C5" w14:textId="77777777" w:rsidR="000167CC" w:rsidRDefault="000167CC" w:rsidP="003679F8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40EF49A9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167CC" w:rsidRPr="000167CC" w14:paraId="3964D8C8" w14:textId="77777777" w:rsidTr="003679F8">
        <w:tc>
          <w:tcPr>
            <w:tcW w:w="534" w:type="dxa"/>
            <w:shd w:val="clear" w:color="auto" w:fill="F2F2F2"/>
          </w:tcPr>
          <w:p w14:paraId="3CB56CFF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1723547F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Erbringungszeitraum:</w:t>
            </w:r>
          </w:p>
        </w:tc>
        <w:tc>
          <w:tcPr>
            <w:tcW w:w="5245" w:type="dxa"/>
            <w:shd w:val="clear" w:color="auto" w:fill="auto"/>
          </w:tcPr>
          <w:p w14:paraId="416D4828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des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640297086"/>
                <w:placeholder>
                  <w:docPart w:val="70E4448C23114362A54F05A1310DD14C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875ECF7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671232880"/>
                <w:placeholder>
                  <w:docPart w:val="70E4448C23114362A54F05A1310DD14C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F108FAD" w14:textId="77777777" w:rsidR="000167CC" w:rsidRPr="000167CC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1900430821"/>
                <w:placeholder>
                  <w:docPart w:val="70E4448C23114362A54F05A1310DD14C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0167CC" w:rsidRPr="006D5960" w14:paraId="75BA0CEF" w14:textId="77777777" w:rsidTr="003679F8">
        <w:tc>
          <w:tcPr>
            <w:tcW w:w="534" w:type="dxa"/>
            <w:shd w:val="clear" w:color="auto" w:fill="F2F2F2"/>
          </w:tcPr>
          <w:p w14:paraId="6CDD5116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shd w:val="clear" w:color="auto" w:fill="F2F2F2"/>
          </w:tcPr>
          <w:p w14:paraId="017CB06F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2789341E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55A139AA" w14:textId="77777777" w:rsidR="000167CC" w:rsidRPr="006D5960" w:rsidRDefault="00B85954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257746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93CB5">
              <w:rPr>
                <w:rFonts w:ascii="Arial" w:hAnsi="Arial" w:cs="Arial"/>
                <w:bCs/>
              </w:rPr>
              <w:t xml:space="preserve"> Ö</w:t>
            </w:r>
            <w:r w:rsidR="000167CC" w:rsidRPr="006D5960">
              <w:rPr>
                <w:rFonts w:ascii="Arial" w:hAnsi="Arial" w:cs="Arial"/>
                <w:bCs/>
              </w:rPr>
              <w:t>ffentlicher Empfänger (Auftraggeber)</w:t>
            </w:r>
          </w:p>
          <w:p w14:paraId="252E2123" w14:textId="77777777" w:rsidR="000167CC" w:rsidRPr="006D5960" w:rsidRDefault="00B85954" w:rsidP="003679F8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1578163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0167CC" w:rsidRPr="006D5960">
              <w:rPr>
                <w:rFonts w:ascii="Arial" w:hAnsi="Arial" w:cs="Arial"/>
                <w:bCs/>
              </w:rPr>
              <w:br/>
            </w:r>
          </w:p>
        </w:tc>
      </w:tr>
      <w:tr w:rsidR="000167CC" w:rsidRPr="006D5960" w14:paraId="0D3172BE" w14:textId="77777777" w:rsidTr="003679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8F2920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29BE03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Rolle des Referenznehmers in dem Referenzprojekt:</w:t>
            </w:r>
          </w:p>
          <w:p w14:paraId="746B7000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9407" w14:textId="77777777" w:rsidR="000167CC" w:rsidRPr="006D5960" w:rsidRDefault="00B85954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296824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229FBD44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52CA2AE" w14:textId="77777777" w:rsidR="000167CC" w:rsidRDefault="00B85954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063260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-2035029278"/>
              <w:placeholder>
                <w:docPart w:val="CC78474F55A040609B51FB39A57D31B8"/>
              </w:placeholder>
              <w:showingPlcHdr/>
            </w:sdtPr>
            <w:sdtEndPr/>
            <w:sdtContent>
              <w:p w14:paraId="7C69EA43" w14:textId="77777777" w:rsidR="000167CC" w:rsidRPr="006D5960" w:rsidRDefault="000167CC" w:rsidP="003679F8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064D129D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5CFD7B1" w14:textId="77777777" w:rsidR="000167CC" w:rsidRPr="006D5960" w:rsidRDefault="00B85954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245689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1362347738"/>
              <w:placeholder>
                <w:docPart w:val="CC78474F55A040609B51FB39A57D31B8"/>
              </w:placeholder>
              <w:showingPlcHdr/>
            </w:sdtPr>
            <w:sdtEndPr/>
            <w:sdtContent>
              <w:p w14:paraId="21928628" w14:textId="77777777" w:rsidR="000167CC" w:rsidRPr="006D5960" w:rsidRDefault="000167CC" w:rsidP="003679F8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0167CC" w14:paraId="3C396850" w14:textId="77777777" w:rsidTr="003679F8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0B9E11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BBD11D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Qualifizierung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1FE55" w14:textId="77777777" w:rsidR="000167CC" w:rsidRDefault="00B85954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454709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0167CC" w:rsidRPr="000167CC">
              <w:rPr>
                <w:rFonts w:ascii="Arial" w:hAnsi="Arial" w:cs="Arial"/>
                <w:bCs/>
              </w:rPr>
              <w:t>Leistung im Bereich Krankenhaus und medizinische Notfallversorgung (z.B. OP-Betrieb) mit mehreren Standorten (mindestens zwei)</w:t>
            </w:r>
          </w:p>
          <w:p w14:paraId="6D96D094" w14:textId="77777777" w:rsidR="000167CC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DCCBC78" w14:textId="77777777" w:rsidR="000167CC" w:rsidRPr="006D5960" w:rsidRDefault="00B85954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037194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0167CC" w:rsidRPr="000167CC">
              <w:rPr>
                <w:rFonts w:ascii="Arial" w:hAnsi="Arial" w:cs="Arial"/>
                <w:bCs/>
              </w:rPr>
              <w:t>Leistung im Bereich Krankenhaus und medizinische Notfallversorgung mit einer Vertragslaufzeit über min. drei Jahre.</w:t>
            </w:r>
          </w:p>
          <w:p w14:paraId="4267276D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A6066A7" w14:textId="77777777" w:rsidR="000167CC" w:rsidRDefault="00B85954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871991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0167CC" w:rsidRPr="000167CC">
              <w:rPr>
                <w:rFonts w:ascii="Arial" w:hAnsi="Arial" w:cs="Arial"/>
                <w:bCs/>
              </w:rPr>
              <w:t>Referenz über vergleichbare Leistungen aus den letzten 5 Jahren.</w:t>
            </w:r>
          </w:p>
          <w:p w14:paraId="2F4ED748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EA5AAFC" w14:textId="77777777" w:rsidR="000167CC" w:rsidRDefault="00B85954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67606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0167CC" w:rsidRPr="000167CC">
              <w:rPr>
                <w:rFonts w:ascii="Arial" w:hAnsi="Arial" w:cs="Arial"/>
                <w:bCs/>
              </w:rPr>
              <w:t>Referenzgeber (Unternehmen) und ein Ansprechpartner mit T</w:t>
            </w:r>
            <w:r w:rsidR="000167CC">
              <w:rPr>
                <w:rFonts w:ascii="Arial" w:hAnsi="Arial" w:cs="Arial"/>
                <w:bCs/>
              </w:rPr>
              <w:t>elefonnummer beim Referenzgeber</w:t>
            </w:r>
          </w:p>
          <w:p w14:paraId="349D90D7" w14:textId="77777777" w:rsidR="000167CC" w:rsidRDefault="00B85954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499310355"/>
                <w:placeholder>
                  <w:docPart w:val="B426452FBB034D2FAE156D596722D803"/>
                </w:placeholder>
                <w:showingPlcHdr/>
              </w:sdtPr>
              <w:sdtEndPr/>
              <w:sdtContent>
                <w:r w:rsidR="000167C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BCA555C" w14:textId="77777777" w:rsidR="000167CC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F55561" w14:paraId="36907C30" w14:textId="77777777" w:rsidTr="00847040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6F44C8" w14:textId="77777777" w:rsidR="00F55561" w:rsidRDefault="00F55561" w:rsidP="0084704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AE8CF1" w14:textId="77777777" w:rsidR="00F55561" w:rsidRDefault="00F55561" w:rsidP="0084704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Bitte beschreiben Sie das Projekt:</w:t>
            </w:r>
          </w:p>
        </w:tc>
        <w:sdt>
          <w:sdtPr>
            <w:rPr>
              <w:rFonts w:ascii="Arial" w:hAnsi="Arial" w:cs="Arial"/>
              <w:bCs/>
            </w:rPr>
            <w:id w:val="244716"/>
            <w:placeholder>
              <w:docPart w:val="368E24FA37334010A308A20D9C69283D"/>
            </w:placeholder>
            <w:showingPlcHdr/>
            <w:text/>
          </w:sdtPr>
          <w:sdtEndPr/>
          <w:sdtContent>
            <w:tc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E61BCAF" w14:textId="77777777" w:rsidR="00F55561" w:rsidRDefault="00F55561" w:rsidP="00847040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E55A0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BA94D47" w14:textId="71064D2E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  <w:r w:rsidRPr="006D5960">
        <w:rPr>
          <w:rFonts w:ascii="Arial" w:hAnsi="Arial" w:cs="Arial"/>
          <w:i/>
        </w:rPr>
        <w:t xml:space="preserve">Bitte ausfüllen [eckige Klammern] und zutreffendes </w:t>
      </w:r>
      <w:r w:rsidRPr="006D5960">
        <w:rPr>
          <w:rFonts w:ascii="Arial" w:hAnsi="Arial" w:cs="Arial"/>
          <w:b/>
          <w:bCs/>
        </w:rPr>
        <w:sym w:font="Wingdings" w:char="F0A8"/>
      </w:r>
      <w:r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39067D3A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p w14:paraId="3A2C8FBF" w14:textId="77777777" w:rsidR="000F1D4C" w:rsidRPr="006D5960" w:rsidRDefault="000F1D4C" w:rsidP="00D16A90">
      <w:pPr>
        <w:spacing w:after="0" w:line="240" w:lineRule="auto"/>
        <w:rPr>
          <w:rFonts w:ascii="Arial" w:hAnsi="Arial" w:cs="Arial"/>
        </w:rPr>
      </w:pPr>
    </w:p>
    <w:p w14:paraId="5A935F7D" w14:textId="77777777" w:rsidR="006D5B5B" w:rsidRPr="006D5960" w:rsidRDefault="006D5B5B" w:rsidP="006D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62C314BA" w14:textId="77777777" w:rsidR="00193848" w:rsidRPr="003F3CC9" w:rsidRDefault="00B85954" w:rsidP="00193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 w:rsidRPr="006D5620">
        <w:rPr>
          <w:rFonts w:ascii="Arial Narrow" w:hAnsi="Arial Narrow"/>
        </w:rPr>
        <w:br/>
        <w:t>Ort</w:t>
      </w:r>
      <w:r w:rsidR="00193848">
        <w:rPr>
          <w:rFonts w:ascii="Arial Narrow" w:hAnsi="Arial Narrow"/>
        </w:rPr>
        <w:t>, Datum</w:t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 w:rsidRPr="006D5620">
        <w:rPr>
          <w:rFonts w:ascii="Arial Narrow" w:hAnsi="Arial Narrow"/>
          <w:b/>
        </w:rPr>
        <w:t>Name des Verantwortlichen</w:t>
      </w:r>
      <w:r w:rsidR="00193848">
        <w:rPr>
          <w:rFonts w:ascii="Arial Narrow" w:hAnsi="Arial Narrow"/>
          <w:b/>
        </w:rPr>
        <w:t xml:space="preserve"> </w:t>
      </w:r>
      <w:r w:rsidR="00193848">
        <w:rPr>
          <w:rFonts w:ascii="Arial Narrow" w:hAnsi="Arial Narrow"/>
          <w:b/>
        </w:rPr>
        <w:br/>
      </w:r>
      <w:r w:rsidR="00193848" w:rsidRPr="006D5620">
        <w:rPr>
          <w:rFonts w:ascii="Arial Narrow" w:hAnsi="Arial Narrow"/>
          <w:b/>
        </w:rPr>
        <w:tab/>
        <w:t xml:space="preserve"> </w:t>
      </w:r>
      <w:r w:rsidR="00193848" w:rsidRPr="006D5620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 w:rsidRPr="006D5620">
        <w:rPr>
          <w:rFonts w:ascii="Arial Narrow" w:hAnsi="Arial Narrow"/>
          <w:b/>
        </w:rPr>
        <w:t>in Druckbuchstaben</w:t>
      </w:r>
    </w:p>
    <w:p w14:paraId="70FF06FF" w14:textId="77777777" w:rsidR="001314AC" w:rsidRPr="006D5960" w:rsidRDefault="001314AC" w:rsidP="006D5B5B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1314AC" w:rsidRPr="006D5960" w:rsidSect="004C6FED">
      <w:headerReference w:type="default" r:id="rId8"/>
      <w:footerReference w:type="default" r:id="rId9"/>
      <w:type w:val="continuous"/>
      <w:pgSz w:w="11906" w:h="16838"/>
      <w:pgMar w:top="1418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ED672" w14:textId="77777777" w:rsidR="0003257C" w:rsidRDefault="0003257C" w:rsidP="00D265F5">
      <w:pPr>
        <w:spacing w:after="0" w:line="240" w:lineRule="auto"/>
      </w:pPr>
      <w:r>
        <w:separator/>
      </w:r>
    </w:p>
  </w:endnote>
  <w:endnote w:type="continuationSeparator" w:id="0">
    <w:p w14:paraId="0C38682D" w14:textId="77777777" w:rsidR="0003257C" w:rsidRDefault="0003257C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7CCC6" w14:textId="54C7E4B7" w:rsidR="006D5960" w:rsidRPr="006D5960" w:rsidRDefault="0090427D" w:rsidP="006D5960">
    <w:pPr>
      <w:pStyle w:val="Fuzeile"/>
      <w:rPr>
        <w:rFonts w:ascii="Arial" w:hAnsi="Arial" w:cs="Arial"/>
        <w:lang w:val="de-DE"/>
      </w:rPr>
    </w:pPr>
    <w:r>
      <w:rPr>
        <w:rFonts w:ascii="Arial" w:hAnsi="Arial" w:cs="Arial"/>
        <w:szCs w:val="20"/>
        <w:lang w:val="de-DE"/>
      </w:rPr>
      <w:tab/>
    </w:r>
    <w:r w:rsidR="006D5960" w:rsidRPr="006D5960">
      <w:rPr>
        <w:rFonts w:ascii="Arial" w:hAnsi="Arial" w:cs="Arial"/>
        <w:szCs w:val="20"/>
      </w:rPr>
      <w:tab/>
    </w:r>
    <w:r w:rsidR="006D5960" w:rsidRPr="006D5960">
      <w:rPr>
        <w:rFonts w:ascii="Arial" w:hAnsi="Arial" w:cs="Arial"/>
        <w:szCs w:val="20"/>
      </w:rPr>
      <w:fldChar w:fldCharType="begin"/>
    </w:r>
    <w:r w:rsidR="006D5960" w:rsidRPr="006D5960">
      <w:rPr>
        <w:rFonts w:ascii="Arial" w:hAnsi="Arial" w:cs="Arial"/>
        <w:szCs w:val="20"/>
      </w:rPr>
      <w:instrText>PAGE   \* MERGEFORMAT</w:instrText>
    </w:r>
    <w:r w:rsidR="006D5960" w:rsidRPr="006D5960">
      <w:rPr>
        <w:rFonts w:ascii="Arial" w:hAnsi="Arial" w:cs="Arial"/>
        <w:szCs w:val="20"/>
      </w:rPr>
      <w:fldChar w:fldCharType="separate"/>
    </w:r>
    <w:r w:rsidR="00447848">
      <w:rPr>
        <w:rFonts w:ascii="Arial" w:hAnsi="Arial" w:cs="Arial"/>
        <w:noProof/>
        <w:szCs w:val="20"/>
      </w:rPr>
      <w:t>1</w:t>
    </w:r>
    <w:r w:rsidR="006D5960" w:rsidRPr="006D5960">
      <w:rPr>
        <w:rFonts w:ascii="Arial" w:hAnsi="Arial" w:cs="Arial"/>
        <w:szCs w:val="20"/>
      </w:rPr>
      <w:fldChar w:fldCharType="end"/>
    </w:r>
    <w:r w:rsidR="006D5960" w:rsidRPr="006D5960">
      <w:rPr>
        <w:rFonts w:ascii="Arial" w:hAnsi="Arial" w:cs="Arial"/>
        <w:szCs w:val="20"/>
      </w:rPr>
      <w:t xml:space="preserve">/ </w:t>
    </w:r>
    <w:r w:rsidR="006D5960" w:rsidRPr="006D5960">
      <w:rPr>
        <w:rFonts w:ascii="Arial" w:hAnsi="Arial" w:cs="Arial"/>
        <w:szCs w:val="20"/>
      </w:rPr>
      <w:fldChar w:fldCharType="begin"/>
    </w:r>
    <w:r w:rsidR="006D5960" w:rsidRPr="006D5960">
      <w:rPr>
        <w:rFonts w:ascii="Arial" w:hAnsi="Arial" w:cs="Arial"/>
        <w:szCs w:val="20"/>
      </w:rPr>
      <w:instrText xml:space="preserve"> NUMPAGES   \* MERGEFORMAT </w:instrText>
    </w:r>
    <w:r w:rsidR="006D5960" w:rsidRPr="006D5960">
      <w:rPr>
        <w:rFonts w:ascii="Arial" w:hAnsi="Arial" w:cs="Arial"/>
        <w:szCs w:val="20"/>
      </w:rPr>
      <w:fldChar w:fldCharType="separate"/>
    </w:r>
    <w:r w:rsidR="00447848">
      <w:rPr>
        <w:rFonts w:ascii="Arial" w:hAnsi="Arial" w:cs="Arial"/>
        <w:noProof/>
        <w:szCs w:val="20"/>
      </w:rPr>
      <w:t>3</w:t>
    </w:r>
    <w:r w:rsidR="006D5960" w:rsidRPr="006D5960">
      <w:rPr>
        <w:rFonts w:ascii="Arial" w:hAnsi="Arial" w:cs="Arial"/>
        <w:szCs w:val="20"/>
      </w:rPr>
      <w:fldChar w:fldCharType="end"/>
    </w:r>
  </w:p>
  <w:p w14:paraId="7F878FEF" w14:textId="77777777" w:rsidR="00E81E76" w:rsidRPr="004C6FED" w:rsidRDefault="00E81E76" w:rsidP="001314AC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BFB79" w14:textId="77777777" w:rsidR="0003257C" w:rsidRDefault="0003257C" w:rsidP="00D265F5">
      <w:pPr>
        <w:spacing w:after="0" w:line="240" w:lineRule="auto"/>
      </w:pPr>
      <w:r>
        <w:separator/>
      </w:r>
    </w:p>
  </w:footnote>
  <w:footnote w:type="continuationSeparator" w:id="0">
    <w:p w14:paraId="5F0F0A6F" w14:textId="77777777" w:rsidR="0003257C" w:rsidRDefault="0003257C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BA24" w14:textId="0E773FAC" w:rsidR="006D5960" w:rsidRPr="006D5960" w:rsidRDefault="00BC622E" w:rsidP="006D596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0B7E835" wp14:editId="3072BDBF">
          <wp:simplePos x="0" y="0"/>
          <wp:positionH relativeFrom="page">
            <wp:posOffset>5080</wp:posOffset>
          </wp:positionH>
          <wp:positionV relativeFrom="page">
            <wp:posOffset>8255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60C7">
      <w:rPr>
        <w:rFonts w:ascii="Arial" w:hAnsi="Arial" w:cs="Arial"/>
        <w:b/>
        <w:sz w:val="20"/>
        <w:szCs w:val="20"/>
      </w:rPr>
      <w:t xml:space="preserve">Anlage </w:t>
    </w:r>
    <w:r w:rsidR="00447848">
      <w:rPr>
        <w:rFonts w:ascii="Arial" w:hAnsi="Arial" w:cs="Arial"/>
        <w:b/>
        <w:sz w:val="20"/>
        <w:szCs w:val="20"/>
      </w:rPr>
      <w:t>0</w:t>
    </w:r>
    <w:r w:rsidR="00EA7E9B">
      <w:rPr>
        <w:rFonts w:ascii="Arial" w:hAnsi="Arial" w:cs="Arial"/>
        <w:b/>
        <w:sz w:val="20"/>
        <w:szCs w:val="20"/>
      </w:rPr>
      <w:t>9</w:t>
    </w:r>
    <w:r w:rsidR="006D5960" w:rsidRPr="006D5960">
      <w:rPr>
        <w:rFonts w:ascii="Arial" w:hAnsi="Arial" w:cs="Arial"/>
        <w:b/>
        <w:sz w:val="20"/>
        <w:szCs w:val="20"/>
      </w:rPr>
      <w:t xml:space="preserve"> – Formblatt Referenzprojekte</w:t>
    </w:r>
  </w:p>
  <w:p w14:paraId="7C9CCB12" w14:textId="3CBC80E6" w:rsidR="002F0E84" w:rsidRPr="006D5960" w:rsidRDefault="00342BC0" w:rsidP="006D5960">
    <w:pPr>
      <w:pStyle w:val="Kopfzeile"/>
      <w:rPr>
        <w:rFonts w:ascii="Arial" w:hAnsi="Arial" w:cs="Arial"/>
        <w:lang w:val="de-DE"/>
      </w:rPr>
    </w:pPr>
    <w:r>
      <w:rPr>
        <w:rFonts w:ascii="Arial" w:hAnsi="Arial" w:cs="Arial"/>
        <w:sz w:val="20"/>
        <w:szCs w:val="20"/>
      </w:rPr>
      <w:t xml:space="preserve">Verfahrensnummer </w:t>
    </w:r>
    <w:r w:rsidR="00F55561">
      <w:rPr>
        <w:rFonts w:ascii="Arial" w:hAnsi="Arial" w:cs="Arial"/>
        <w:sz w:val="20"/>
        <w:szCs w:val="20"/>
      </w:rPr>
      <w:t>075/26</w:t>
    </w:r>
    <w:r w:rsidR="006D5960">
      <w:rPr>
        <w:rFonts w:ascii="Arial" w:hAnsi="Arial" w:cs="Arial"/>
        <w:lang w:val="de-D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02F7743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3AE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D03FC"/>
    <w:multiLevelType w:val="hybridMultilevel"/>
    <w:tmpl w:val="1DB2AE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D11DE"/>
    <w:multiLevelType w:val="hybridMultilevel"/>
    <w:tmpl w:val="00B8F6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17B64"/>
    <w:multiLevelType w:val="hybridMultilevel"/>
    <w:tmpl w:val="D86C49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00297"/>
    <w:multiLevelType w:val="hybridMultilevel"/>
    <w:tmpl w:val="3252DF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356807A2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37B2F"/>
    <w:multiLevelType w:val="hybridMultilevel"/>
    <w:tmpl w:val="32846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50BE8"/>
    <w:multiLevelType w:val="hybridMultilevel"/>
    <w:tmpl w:val="CFF8EF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93874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450B1"/>
    <w:multiLevelType w:val="hybridMultilevel"/>
    <w:tmpl w:val="E10050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6746C"/>
    <w:multiLevelType w:val="hybridMultilevel"/>
    <w:tmpl w:val="6D5E30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23DB1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F172C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9183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B3D5F"/>
    <w:multiLevelType w:val="hybridMultilevel"/>
    <w:tmpl w:val="0D5843F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E2518"/>
    <w:multiLevelType w:val="hybridMultilevel"/>
    <w:tmpl w:val="EAB4AA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C7A8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1187F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75050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C6ABB"/>
    <w:multiLevelType w:val="hybridMultilevel"/>
    <w:tmpl w:val="B1CA0826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619717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101216104">
    <w:abstractNumId w:val="11"/>
  </w:num>
  <w:num w:numId="3" w16cid:durableId="1333021761">
    <w:abstractNumId w:val="16"/>
  </w:num>
  <w:num w:numId="4" w16cid:durableId="1966504770">
    <w:abstractNumId w:val="7"/>
  </w:num>
  <w:num w:numId="5" w16cid:durableId="632174459">
    <w:abstractNumId w:val="24"/>
  </w:num>
  <w:num w:numId="6" w16cid:durableId="1243491004">
    <w:abstractNumId w:val="19"/>
  </w:num>
  <w:num w:numId="7" w16cid:durableId="957563223">
    <w:abstractNumId w:val="15"/>
  </w:num>
  <w:num w:numId="8" w16cid:durableId="1332680706">
    <w:abstractNumId w:val="23"/>
  </w:num>
  <w:num w:numId="9" w16cid:durableId="1629051264">
    <w:abstractNumId w:val="17"/>
  </w:num>
  <w:num w:numId="10" w16cid:durableId="1645155950">
    <w:abstractNumId w:val="8"/>
  </w:num>
  <w:num w:numId="11" w16cid:durableId="1857113196">
    <w:abstractNumId w:val="1"/>
  </w:num>
  <w:num w:numId="12" w16cid:durableId="111168848">
    <w:abstractNumId w:val="21"/>
  </w:num>
  <w:num w:numId="13" w16cid:durableId="1113129481">
    <w:abstractNumId w:val="20"/>
  </w:num>
  <w:num w:numId="14" w16cid:durableId="21130357">
    <w:abstractNumId w:val="14"/>
  </w:num>
  <w:num w:numId="15" w16cid:durableId="615911265">
    <w:abstractNumId w:val="9"/>
  </w:num>
  <w:num w:numId="16" w16cid:durableId="899634075">
    <w:abstractNumId w:val="4"/>
  </w:num>
  <w:num w:numId="17" w16cid:durableId="211769323">
    <w:abstractNumId w:val="6"/>
  </w:num>
  <w:num w:numId="18" w16cid:durableId="105851000">
    <w:abstractNumId w:val="2"/>
  </w:num>
  <w:num w:numId="19" w16cid:durableId="1541242141">
    <w:abstractNumId w:val="22"/>
  </w:num>
  <w:num w:numId="20" w16cid:durableId="1687443109">
    <w:abstractNumId w:val="18"/>
  </w:num>
  <w:num w:numId="21" w16cid:durableId="1813910105">
    <w:abstractNumId w:val="12"/>
  </w:num>
  <w:num w:numId="22" w16cid:durableId="1908421157">
    <w:abstractNumId w:val="13"/>
  </w:num>
  <w:num w:numId="23" w16cid:durableId="1823111281">
    <w:abstractNumId w:val="10"/>
  </w:num>
  <w:num w:numId="24" w16cid:durableId="1789935197">
    <w:abstractNumId w:val="5"/>
  </w:num>
  <w:num w:numId="25" w16cid:durableId="12594065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oqixyUK2fxrJP2QHi3tm4A4VuJR8YYwAtNSy/S7xE0XOKVb2P8P4sM9YRm25vddPs7mFL9PRlVa3azTsAbaqw==" w:salt="b115gMMtZf4TqMkrXG2h1Q==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00ED0"/>
    <w:rsid w:val="000167CC"/>
    <w:rsid w:val="00024FEA"/>
    <w:rsid w:val="0003257C"/>
    <w:rsid w:val="00033EB1"/>
    <w:rsid w:val="00043640"/>
    <w:rsid w:val="000504C1"/>
    <w:rsid w:val="000529A5"/>
    <w:rsid w:val="00056846"/>
    <w:rsid w:val="00064D49"/>
    <w:rsid w:val="00065339"/>
    <w:rsid w:val="00066935"/>
    <w:rsid w:val="00070CBA"/>
    <w:rsid w:val="00073C57"/>
    <w:rsid w:val="000809CC"/>
    <w:rsid w:val="00086FE0"/>
    <w:rsid w:val="000A71BE"/>
    <w:rsid w:val="000B4F21"/>
    <w:rsid w:val="000B5274"/>
    <w:rsid w:val="000C2FA0"/>
    <w:rsid w:val="000C48C5"/>
    <w:rsid w:val="000C713F"/>
    <w:rsid w:val="000D072D"/>
    <w:rsid w:val="000D2D7D"/>
    <w:rsid w:val="000D5E89"/>
    <w:rsid w:val="000D6703"/>
    <w:rsid w:val="000F1D4C"/>
    <w:rsid w:val="000F4D58"/>
    <w:rsid w:val="001150AB"/>
    <w:rsid w:val="001272A1"/>
    <w:rsid w:val="001314AC"/>
    <w:rsid w:val="001334BA"/>
    <w:rsid w:val="001340FE"/>
    <w:rsid w:val="00135292"/>
    <w:rsid w:val="00137C63"/>
    <w:rsid w:val="00142071"/>
    <w:rsid w:val="0014428A"/>
    <w:rsid w:val="00146950"/>
    <w:rsid w:val="00151AA3"/>
    <w:rsid w:val="001541DC"/>
    <w:rsid w:val="00154A52"/>
    <w:rsid w:val="001567A7"/>
    <w:rsid w:val="00167280"/>
    <w:rsid w:val="00174119"/>
    <w:rsid w:val="00174BF3"/>
    <w:rsid w:val="00190A73"/>
    <w:rsid w:val="00193848"/>
    <w:rsid w:val="001973F7"/>
    <w:rsid w:val="00197EB1"/>
    <w:rsid w:val="001A2D77"/>
    <w:rsid w:val="001A7604"/>
    <w:rsid w:val="001B3B57"/>
    <w:rsid w:val="001B4CE8"/>
    <w:rsid w:val="001C48DA"/>
    <w:rsid w:val="001C6885"/>
    <w:rsid w:val="001C6FB9"/>
    <w:rsid w:val="001D3710"/>
    <w:rsid w:val="001D7ED9"/>
    <w:rsid w:val="001E070E"/>
    <w:rsid w:val="001E08CA"/>
    <w:rsid w:val="001E21AC"/>
    <w:rsid w:val="002034C2"/>
    <w:rsid w:val="00221970"/>
    <w:rsid w:val="00230159"/>
    <w:rsid w:val="002334B4"/>
    <w:rsid w:val="00240D2E"/>
    <w:rsid w:val="0025181B"/>
    <w:rsid w:val="00256534"/>
    <w:rsid w:val="0026651D"/>
    <w:rsid w:val="002702B9"/>
    <w:rsid w:val="002708A9"/>
    <w:rsid w:val="002723B1"/>
    <w:rsid w:val="00275934"/>
    <w:rsid w:val="00275A79"/>
    <w:rsid w:val="00276EF1"/>
    <w:rsid w:val="00290688"/>
    <w:rsid w:val="002B03D6"/>
    <w:rsid w:val="002B08DB"/>
    <w:rsid w:val="002B29F2"/>
    <w:rsid w:val="002B4D8B"/>
    <w:rsid w:val="002C1B0E"/>
    <w:rsid w:val="002C23BC"/>
    <w:rsid w:val="002D6028"/>
    <w:rsid w:val="002D792B"/>
    <w:rsid w:val="002E7B33"/>
    <w:rsid w:val="002F0E84"/>
    <w:rsid w:val="002F32F4"/>
    <w:rsid w:val="002F7A52"/>
    <w:rsid w:val="0030081B"/>
    <w:rsid w:val="0030324E"/>
    <w:rsid w:val="00304976"/>
    <w:rsid w:val="00305407"/>
    <w:rsid w:val="0031554F"/>
    <w:rsid w:val="00342BC0"/>
    <w:rsid w:val="00346E25"/>
    <w:rsid w:val="003809E3"/>
    <w:rsid w:val="0038518B"/>
    <w:rsid w:val="00391778"/>
    <w:rsid w:val="003919A7"/>
    <w:rsid w:val="00395B14"/>
    <w:rsid w:val="003A03C3"/>
    <w:rsid w:val="003A66B8"/>
    <w:rsid w:val="003A768D"/>
    <w:rsid w:val="003B0643"/>
    <w:rsid w:val="003B4F51"/>
    <w:rsid w:val="003B7A09"/>
    <w:rsid w:val="003C3394"/>
    <w:rsid w:val="003C4CDC"/>
    <w:rsid w:val="003D33BF"/>
    <w:rsid w:val="003D3848"/>
    <w:rsid w:val="003E07BF"/>
    <w:rsid w:val="003E53B2"/>
    <w:rsid w:val="003E640E"/>
    <w:rsid w:val="003F1E84"/>
    <w:rsid w:val="003F2D66"/>
    <w:rsid w:val="003F316C"/>
    <w:rsid w:val="003F638E"/>
    <w:rsid w:val="00401B91"/>
    <w:rsid w:val="00405020"/>
    <w:rsid w:val="00410F56"/>
    <w:rsid w:val="0041747D"/>
    <w:rsid w:val="00420182"/>
    <w:rsid w:val="00437FC3"/>
    <w:rsid w:val="00442F57"/>
    <w:rsid w:val="004457AF"/>
    <w:rsid w:val="00447848"/>
    <w:rsid w:val="00451C2F"/>
    <w:rsid w:val="004617D8"/>
    <w:rsid w:val="00464E40"/>
    <w:rsid w:val="0049078E"/>
    <w:rsid w:val="004954D7"/>
    <w:rsid w:val="004966D4"/>
    <w:rsid w:val="00497768"/>
    <w:rsid w:val="004C1A09"/>
    <w:rsid w:val="004C6FED"/>
    <w:rsid w:val="004E086C"/>
    <w:rsid w:val="004E393A"/>
    <w:rsid w:val="004F2B8D"/>
    <w:rsid w:val="004F506B"/>
    <w:rsid w:val="00527D35"/>
    <w:rsid w:val="00535953"/>
    <w:rsid w:val="005370F7"/>
    <w:rsid w:val="0054325F"/>
    <w:rsid w:val="005442BB"/>
    <w:rsid w:val="005443E9"/>
    <w:rsid w:val="00555B17"/>
    <w:rsid w:val="00572E9D"/>
    <w:rsid w:val="0057599A"/>
    <w:rsid w:val="00593B82"/>
    <w:rsid w:val="005A761B"/>
    <w:rsid w:val="005B61F9"/>
    <w:rsid w:val="005C3448"/>
    <w:rsid w:val="005D66CF"/>
    <w:rsid w:val="005F56CE"/>
    <w:rsid w:val="005F75C8"/>
    <w:rsid w:val="005F7B81"/>
    <w:rsid w:val="0060005C"/>
    <w:rsid w:val="00606502"/>
    <w:rsid w:val="006071A2"/>
    <w:rsid w:val="00612BED"/>
    <w:rsid w:val="006159D6"/>
    <w:rsid w:val="0063003D"/>
    <w:rsid w:val="00630BC1"/>
    <w:rsid w:val="0063268D"/>
    <w:rsid w:val="00651C1E"/>
    <w:rsid w:val="00653712"/>
    <w:rsid w:val="00654078"/>
    <w:rsid w:val="00654FC1"/>
    <w:rsid w:val="00680254"/>
    <w:rsid w:val="00680431"/>
    <w:rsid w:val="006A116B"/>
    <w:rsid w:val="006A1DD9"/>
    <w:rsid w:val="006A48FE"/>
    <w:rsid w:val="006C6232"/>
    <w:rsid w:val="006C658B"/>
    <w:rsid w:val="006D32A3"/>
    <w:rsid w:val="006D5960"/>
    <w:rsid w:val="006D5B5B"/>
    <w:rsid w:val="006E6B98"/>
    <w:rsid w:val="00706648"/>
    <w:rsid w:val="00711451"/>
    <w:rsid w:val="00715539"/>
    <w:rsid w:val="00716CE9"/>
    <w:rsid w:val="00721167"/>
    <w:rsid w:val="00726C3C"/>
    <w:rsid w:val="00734BAF"/>
    <w:rsid w:val="00741C3D"/>
    <w:rsid w:val="00741EC3"/>
    <w:rsid w:val="0074712D"/>
    <w:rsid w:val="00765E10"/>
    <w:rsid w:val="007660CF"/>
    <w:rsid w:val="007766E5"/>
    <w:rsid w:val="007777A5"/>
    <w:rsid w:val="00780D4C"/>
    <w:rsid w:val="00781DA8"/>
    <w:rsid w:val="00795E24"/>
    <w:rsid w:val="007A08EF"/>
    <w:rsid w:val="007B1DE2"/>
    <w:rsid w:val="007D0A52"/>
    <w:rsid w:val="007E1651"/>
    <w:rsid w:val="007E4C29"/>
    <w:rsid w:val="007E6D96"/>
    <w:rsid w:val="007E7D1C"/>
    <w:rsid w:val="007F597A"/>
    <w:rsid w:val="0080010A"/>
    <w:rsid w:val="00805BFB"/>
    <w:rsid w:val="00821BE1"/>
    <w:rsid w:val="008252B0"/>
    <w:rsid w:val="00834D38"/>
    <w:rsid w:val="0083772F"/>
    <w:rsid w:val="00837D86"/>
    <w:rsid w:val="008601A7"/>
    <w:rsid w:val="00873517"/>
    <w:rsid w:val="0088552B"/>
    <w:rsid w:val="00890AFC"/>
    <w:rsid w:val="008A1A2E"/>
    <w:rsid w:val="008B3E37"/>
    <w:rsid w:val="008B5C5A"/>
    <w:rsid w:val="008B6DD3"/>
    <w:rsid w:val="008C3565"/>
    <w:rsid w:val="008F1173"/>
    <w:rsid w:val="008F4A94"/>
    <w:rsid w:val="0090427D"/>
    <w:rsid w:val="0091678F"/>
    <w:rsid w:val="00921D57"/>
    <w:rsid w:val="00936F88"/>
    <w:rsid w:val="00941F1E"/>
    <w:rsid w:val="00943741"/>
    <w:rsid w:val="00981B70"/>
    <w:rsid w:val="00991503"/>
    <w:rsid w:val="00991597"/>
    <w:rsid w:val="0099275A"/>
    <w:rsid w:val="00993CB5"/>
    <w:rsid w:val="00995DE0"/>
    <w:rsid w:val="009A0427"/>
    <w:rsid w:val="009A4A78"/>
    <w:rsid w:val="009E3A64"/>
    <w:rsid w:val="00A07886"/>
    <w:rsid w:val="00A11CC2"/>
    <w:rsid w:val="00A149F5"/>
    <w:rsid w:val="00A21BA9"/>
    <w:rsid w:val="00A21F22"/>
    <w:rsid w:val="00A32513"/>
    <w:rsid w:val="00A36EA6"/>
    <w:rsid w:val="00A42586"/>
    <w:rsid w:val="00A74804"/>
    <w:rsid w:val="00A87AB1"/>
    <w:rsid w:val="00A900DF"/>
    <w:rsid w:val="00AA1D95"/>
    <w:rsid w:val="00AB38E2"/>
    <w:rsid w:val="00AB75B6"/>
    <w:rsid w:val="00AB7B13"/>
    <w:rsid w:val="00AC6853"/>
    <w:rsid w:val="00AD5771"/>
    <w:rsid w:val="00AE697D"/>
    <w:rsid w:val="00AF0627"/>
    <w:rsid w:val="00B05494"/>
    <w:rsid w:val="00B063F7"/>
    <w:rsid w:val="00B10716"/>
    <w:rsid w:val="00B15EBA"/>
    <w:rsid w:val="00B173AD"/>
    <w:rsid w:val="00B2588A"/>
    <w:rsid w:val="00B46419"/>
    <w:rsid w:val="00B4661B"/>
    <w:rsid w:val="00B470B9"/>
    <w:rsid w:val="00B478F6"/>
    <w:rsid w:val="00B555C1"/>
    <w:rsid w:val="00B56782"/>
    <w:rsid w:val="00B74155"/>
    <w:rsid w:val="00B76FA7"/>
    <w:rsid w:val="00B85954"/>
    <w:rsid w:val="00B905A5"/>
    <w:rsid w:val="00B943B9"/>
    <w:rsid w:val="00B951A9"/>
    <w:rsid w:val="00B967F8"/>
    <w:rsid w:val="00B97C9D"/>
    <w:rsid w:val="00BA19CB"/>
    <w:rsid w:val="00BA66C1"/>
    <w:rsid w:val="00BA7622"/>
    <w:rsid w:val="00BA79EC"/>
    <w:rsid w:val="00BB28E9"/>
    <w:rsid w:val="00BC622E"/>
    <w:rsid w:val="00BD29D5"/>
    <w:rsid w:val="00BD3546"/>
    <w:rsid w:val="00BE6AA2"/>
    <w:rsid w:val="00BE7783"/>
    <w:rsid w:val="00BE7D87"/>
    <w:rsid w:val="00BF50B5"/>
    <w:rsid w:val="00C02CF5"/>
    <w:rsid w:val="00C12696"/>
    <w:rsid w:val="00C13525"/>
    <w:rsid w:val="00C16C45"/>
    <w:rsid w:val="00C20118"/>
    <w:rsid w:val="00C20850"/>
    <w:rsid w:val="00C26587"/>
    <w:rsid w:val="00C33298"/>
    <w:rsid w:val="00C34EBA"/>
    <w:rsid w:val="00C44568"/>
    <w:rsid w:val="00C45260"/>
    <w:rsid w:val="00C5246E"/>
    <w:rsid w:val="00C53AE3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08BF"/>
    <w:rsid w:val="00CA2348"/>
    <w:rsid w:val="00CA2858"/>
    <w:rsid w:val="00CA423D"/>
    <w:rsid w:val="00CA5154"/>
    <w:rsid w:val="00CA5A5B"/>
    <w:rsid w:val="00CB2CBC"/>
    <w:rsid w:val="00CC3DF5"/>
    <w:rsid w:val="00CD7838"/>
    <w:rsid w:val="00CD79E8"/>
    <w:rsid w:val="00CD7C64"/>
    <w:rsid w:val="00D01632"/>
    <w:rsid w:val="00D05EB0"/>
    <w:rsid w:val="00D1194E"/>
    <w:rsid w:val="00D12526"/>
    <w:rsid w:val="00D16A90"/>
    <w:rsid w:val="00D2110C"/>
    <w:rsid w:val="00D23AE0"/>
    <w:rsid w:val="00D265F5"/>
    <w:rsid w:val="00D272A3"/>
    <w:rsid w:val="00D30948"/>
    <w:rsid w:val="00D44DAF"/>
    <w:rsid w:val="00D50AEC"/>
    <w:rsid w:val="00D53FED"/>
    <w:rsid w:val="00D572B6"/>
    <w:rsid w:val="00D64A6C"/>
    <w:rsid w:val="00D656B2"/>
    <w:rsid w:val="00D71BD9"/>
    <w:rsid w:val="00D73200"/>
    <w:rsid w:val="00D746EA"/>
    <w:rsid w:val="00D75FD3"/>
    <w:rsid w:val="00D760C7"/>
    <w:rsid w:val="00D83897"/>
    <w:rsid w:val="00D9432B"/>
    <w:rsid w:val="00D97EF4"/>
    <w:rsid w:val="00DA224A"/>
    <w:rsid w:val="00DA240D"/>
    <w:rsid w:val="00DA52AA"/>
    <w:rsid w:val="00DA6C15"/>
    <w:rsid w:val="00DD3BA5"/>
    <w:rsid w:val="00DD4C2E"/>
    <w:rsid w:val="00DE66B7"/>
    <w:rsid w:val="00E0452E"/>
    <w:rsid w:val="00E129DA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2FD5"/>
    <w:rsid w:val="00E64CF6"/>
    <w:rsid w:val="00E65567"/>
    <w:rsid w:val="00E7196A"/>
    <w:rsid w:val="00E71C56"/>
    <w:rsid w:val="00E727AC"/>
    <w:rsid w:val="00E773DC"/>
    <w:rsid w:val="00E81E76"/>
    <w:rsid w:val="00E8513A"/>
    <w:rsid w:val="00E91789"/>
    <w:rsid w:val="00EA7E9B"/>
    <w:rsid w:val="00EC1359"/>
    <w:rsid w:val="00EC6DFD"/>
    <w:rsid w:val="00ED492B"/>
    <w:rsid w:val="00ED6780"/>
    <w:rsid w:val="00ED6C7C"/>
    <w:rsid w:val="00EE7FF9"/>
    <w:rsid w:val="00EF30FA"/>
    <w:rsid w:val="00F00D97"/>
    <w:rsid w:val="00F00FF1"/>
    <w:rsid w:val="00F044EC"/>
    <w:rsid w:val="00F15352"/>
    <w:rsid w:val="00F17B61"/>
    <w:rsid w:val="00F17F38"/>
    <w:rsid w:val="00F212C2"/>
    <w:rsid w:val="00F30E85"/>
    <w:rsid w:val="00F37ED2"/>
    <w:rsid w:val="00F46811"/>
    <w:rsid w:val="00F549BE"/>
    <w:rsid w:val="00F55217"/>
    <w:rsid w:val="00F55561"/>
    <w:rsid w:val="00F6046D"/>
    <w:rsid w:val="00F62F3C"/>
    <w:rsid w:val="00F63810"/>
    <w:rsid w:val="00F6759D"/>
    <w:rsid w:val="00F76E2E"/>
    <w:rsid w:val="00F805D7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24CF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349AB7F5"/>
  <w15:docId w15:val="{15BD6127-E2C2-4331-8E9F-7076C8F7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561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E21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0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542B09-F820-4E3D-A282-00F18514C86A}"/>
      </w:docPartPr>
      <w:docPartBody>
        <w:p w:rsidR="00F461F5" w:rsidRDefault="00282ACC"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5575B522504164939F63C4C39377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4CABCE-DABE-42CD-B49A-80A467C29CA7}"/>
      </w:docPartPr>
      <w:docPartBody>
        <w:p w:rsidR="000F5B9D" w:rsidRDefault="00F37CE3" w:rsidP="00F37CE3">
          <w:pPr>
            <w:pStyle w:val="D95575B522504164939F63C4C393776D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15D5C313CF14E008B9E5E8A4EB68D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5BC5FD-A39C-45EE-8454-3FAC46A39050}"/>
      </w:docPartPr>
      <w:docPartBody>
        <w:p w:rsidR="000F5B9D" w:rsidRDefault="00F37CE3" w:rsidP="00F37CE3">
          <w:pPr>
            <w:pStyle w:val="715D5C313CF14E008B9E5E8A4EB68DB1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5D9041D3D7C4457A653B7FD48ECB4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E2E9CF-CFCC-4991-87ED-8423340DDA49}"/>
      </w:docPartPr>
      <w:docPartBody>
        <w:p w:rsidR="000F5B9D" w:rsidRDefault="00F37CE3" w:rsidP="00F37CE3">
          <w:pPr>
            <w:pStyle w:val="45D9041D3D7C4457A653B7FD48ECB47E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FD4C8E1EB174A55B4BE7235DEBBD2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24DECD-2CB6-4ABB-9294-4877CA1946D3}"/>
      </w:docPartPr>
      <w:docPartBody>
        <w:p w:rsidR="000F5B9D" w:rsidRDefault="00F37CE3" w:rsidP="00F37CE3">
          <w:pPr>
            <w:pStyle w:val="0FD4C8E1EB174A55B4BE7235DEBBD2FB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0E4448C23114362A54F05A1310DD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B4621D-36E0-4DE9-BCB2-CE8D10096DA1}"/>
      </w:docPartPr>
      <w:docPartBody>
        <w:p w:rsidR="000F5B9D" w:rsidRDefault="00F37CE3" w:rsidP="00F37CE3">
          <w:pPr>
            <w:pStyle w:val="70E4448C23114362A54F05A1310DD14C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C78474F55A040609B51FB39A57D31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4B1EED-F3DA-49FF-B23A-ECD5F6102E7A}"/>
      </w:docPartPr>
      <w:docPartBody>
        <w:p w:rsidR="000F5B9D" w:rsidRDefault="00F37CE3" w:rsidP="00F37CE3">
          <w:pPr>
            <w:pStyle w:val="CC78474F55A040609B51FB39A57D31B8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26452FBB034D2FAE156D596722D8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8DB772-3184-4613-9E73-993152FCBED5}"/>
      </w:docPartPr>
      <w:docPartBody>
        <w:p w:rsidR="000F5B9D" w:rsidRDefault="00F37CE3" w:rsidP="00F37CE3">
          <w:pPr>
            <w:pStyle w:val="B426452FBB034D2FAE156D596722D803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8D30C1-5985-4691-8E94-B62A77D107C9}"/>
      </w:docPartPr>
      <w:docPartBody>
        <w:p w:rsidR="008D6E3D" w:rsidRDefault="008D6E3D">
          <w:r w:rsidRPr="00E55A0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8E24FA37334010A308A20D9C6928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E6C09-8A72-4831-B3A9-C48F0665AE02}"/>
      </w:docPartPr>
      <w:docPartBody>
        <w:p w:rsidR="008D6E3D" w:rsidRDefault="008D6E3D" w:rsidP="008D6E3D">
          <w:pPr>
            <w:pStyle w:val="368E24FA37334010A308A20D9C69283D"/>
          </w:pPr>
          <w:r w:rsidRPr="00E55A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ACC"/>
    <w:rsid w:val="000F5B9D"/>
    <w:rsid w:val="00137C63"/>
    <w:rsid w:val="00282ACC"/>
    <w:rsid w:val="008D6E3D"/>
    <w:rsid w:val="00AB38E2"/>
    <w:rsid w:val="00E62FD5"/>
    <w:rsid w:val="00F37CE3"/>
    <w:rsid w:val="00F4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D6E3D"/>
    <w:rPr>
      <w:color w:val="808080"/>
    </w:rPr>
  </w:style>
  <w:style w:type="paragraph" w:customStyle="1" w:styleId="D95575B522504164939F63C4C393776D">
    <w:name w:val="D95575B522504164939F63C4C393776D"/>
    <w:rsid w:val="00F37CE3"/>
    <w:pPr>
      <w:spacing w:after="160" w:line="259" w:lineRule="auto"/>
    </w:pPr>
  </w:style>
  <w:style w:type="paragraph" w:customStyle="1" w:styleId="715D5C313CF14E008B9E5E8A4EB68DB1">
    <w:name w:val="715D5C313CF14E008B9E5E8A4EB68DB1"/>
    <w:rsid w:val="00F37CE3"/>
    <w:pPr>
      <w:spacing w:after="160" w:line="259" w:lineRule="auto"/>
    </w:pPr>
  </w:style>
  <w:style w:type="paragraph" w:customStyle="1" w:styleId="45D9041D3D7C4457A653B7FD48ECB47E">
    <w:name w:val="45D9041D3D7C4457A653B7FD48ECB47E"/>
    <w:rsid w:val="00F37CE3"/>
    <w:pPr>
      <w:spacing w:after="160" w:line="259" w:lineRule="auto"/>
    </w:pPr>
  </w:style>
  <w:style w:type="paragraph" w:customStyle="1" w:styleId="0FD4C8E1EB174A55B4BE7235DEBBD2FB">
    <w:name w:val="0FD4C8E1EB174A55B4BE7235DEBBD2FB"/>
    <w:rsid w:val="00F37CE3"/>
    <w:pPr>
      <w:spacing w:after="160" w:line="259" w:lineRule="auto"/>
    </w:pPr>
  </w:style>
  <w:style w:type="paragraph" w:customStyle="1" w:styleId="70E4448C23114362A54F05A1310DD14C">
    <w:name w:val="70E4448C23114362A54F05A1310DD14C"/>
    <w:rsid w:val="00F37CE3"/>
    <w:pPr>
      <w:spacing w:after="160" w:line="259" w:lineRule="auto"/>
    </w:pPr>
  </w:style>
  <w:style w:type="paragraph" w:customStyle="1" w:styleId="CC78474F55A040609B51FB39A57D31B8">
    <w:name w:val="CC78474F55A040609B51FB39A57D31B8"/>
    <w:rsid w:val="00F37CE3"/>
    <w:pPr>
      <w:spacing w:after="160" w:line="259" w:lineRule="auto"/>
    </w:pPr>
  </w:style>
  <w:style w:type="paragraph" w:customStyle="1" w:styleId="B426452FBB034D2FAE156D596722D803">
    <w:name w:val="B426452FBB034D2FAE156D596722D803"/>
    <w:rsid w:val="00F37CE3"/>
    <w:pPr>
      <w:spacing w:after="160" w:line="259" w:lineRule="auto"/>
    </w:pPr>
  </w:style>
  <w:style w:type="paragraph" w:customStyle="1" w:styleId="368E24FA37334010A308A20D9C69283D">
    <w:name w:val="368E24FA37334010A308A20D9C69283D"/>
    <w:rsid w:val="008D6E3D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02E20-017A-4CD4-B223-D1EE0077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4</Pages>
  <Words>553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</cp:revision>
  <cp:lastPrinted>2016-10-13T10:20:00Z</cp:lastPrinted>
  <dcterms:created xsi:type="dcterms:W3CDTF">2026-07-07T08:58:00Z</dcterms:created>
  <dcterms:modified xsi:type="dcterms:W3CDTF">2026-07-07T08:58:00Z</dcterms:modified>
</cp:coreProperties>
</file>